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7684CA" w14:textId="77777777" w:rsidR="00FD4C11" w:rsidRDefault="00FD4C11" w:rsidP="00FD4C11">
      <w:pPr>
        <w:pStyle w:val="NoSpacing"/>
      </w:pPr>
      <w:r>
        <w:rPr>
          <w:u w:val="single"/>
        </w:rPr>
        <w:t>Roger BURGEYS</w:t>
      </w:r>
      <w:r>
        <w:t xml:space="preserve">    </w:t>
      </w:r>
      <w:proofErr w:type="gramStart"/>
      <w:r>
        <w:t xml:space="preserve">   (</w:t>
      </w:r>
      <w:proofErr w:type="gramEnd"/>
      <w:r>
        <w:t>fl.1425)</w:t>
      </w:r>
    </w:p>
    <w:p w14:paraId="5FD11F6F" w14:textId="77777777" w:rsidR="00FD4C11" w:rsidRDefault="00FD4C11" w:rsidP="00FD4C11">
      <w:pPr>
        <w:pStyle w:val="NoSpacing"/>
      </w:pPr>
      <w:r>
        <w:t>of Bentley. Haberdasher.</w:t>
      </w:r>
    </w:p>
    <w:p w14:paraId="74AFCE4C" w14:textId="77777777" w:rsidR="00FD4C11" w:rsidRDefault="00FD4C11" w:rsidP="00FD4C11">
      <w:pPr>
        <w:pStyle w:val="NoSpacing"/>
      </w:pPr>
    </w:p>
    <w:p w14:paraId="178A25CF" w14:textId="77777777" w:rsidR="00FD4C11" w:rsidRDefault="00FD4C11" w:rsidP="00FD4C11">
      <w:pPr>
        <w:pStyle w:val="NoSpacing"/>
      </w:pPr>
    </w:p>
    <w:p w14:paraId="29D934C4" w14:textId="77777777" w:rsidR="00FD4C11" w:rsidRDefault="00FD4C11" w:rsidP="00FD4C11">
      <w:pPr>
        <w:pStyle w:val="NoSpacing"/>
      </w:pPr>
      <w:r>
        <w:tab/>
        <w:t>1425</w:t>
      </w:r>
      <w:r>
        <w:tab/>
        <w:t xml:space="preserve">John </w:t>
      </w:r>
      <w:proofErr w:type="spellStart"/>
      <w:r>
        <w:t>Elmesale</w:t>
      </w:r>
      <w:proofErr w:type="spellEnd"/>
      <w:r>
        <w:t xml:space="preserve">(q.v.) brought a plaint of trespass and taking against </w:t>
      </w:r>
      <w:proofErr w:type="gramStart"/>
      <w:r>
        <w:t>him</w:t>
      </w:r>
      <w:proofErr w:type="gramEnd"/>
    </w:p>
    <w:p w14:paraId="0CCA1062" w14:textId="77777777" w:rsidR="00FD4C11" w:rsidRDefault="00FD4C11" w:rsidP="00FD4C11">
      <w:pPr>
        <w:pStyle w:val="NoSpacing"/>
      </w:pPr>
      <w:r>
        <w:tab/>
      </w:r>
      <w:r>
        <w:tab/>
        <w:t>and three others.</w:t>
      </w:r>
    </w:p>
    <w:p w14:paraId="3EE33686" w14:textId="77777777" w:rsidR="00FD4C11" w:rsidRDefault="00FD4C11" w:rsidP="00FD4C11">
      <w:pPr>
        <w:pStyle w:val="NoSpacing"/>
      </w:pPr>
      <w:r>
        <w:tab/>
      </w:r>
      <w:r>
        <w:tab/>
        <w:t xml:space="preserve">( </w:t>
      </w:r>
      <w:hyperlink r:id="rId6" w:history="1">
        <w:r w:rsidRPr="002B35EB">
          <w:rPr>
            <w:rStyle w:val="Hyperlink"/>
          </w:rPr>
          <w:t>https://waalt.uh.edu/index.php/CP40/656</w:t>
        </w:r>
      </w:hyperlink>
      <w:r>
        <w:t xml:space="preserve"> )</w:t>
      </w:r>
    </w:p>
    <w:p w14:paraId="2DAF91FD" w14:textId="77777777" w:rsidR="00FD4C11" w:rsidRDefault="00FD4C11" w:rsidP="00FD4C11">
      <w:pPr>
        <w:pStyle w:val="NoSpacing"/>
      </w:pPr>
    </w:p>
    <w:p w14:paraId="4380728C" w14:textId="77777777" w:rsidR="00FD4C11" w:rsidRDefault="00FD4C11" w:rsidP="00FD4C11">
      <w:pPr>
        <w:pStyle w:val="NoSpacing"/>
      </w:pPr>
    </w:p>
    <w:p w14:paraId="31B74452" w14:textId="77777777" w:rsidR="00FD4C11" w:rsidRDefault="00FD4C11" w:rsidP="00FD4C11">
      <w:pPr>
        <w:pStyle w:val="NoSpacing"/>
      </w:pPr>
      <w:r>
        <w:t>23 March 2023</w:t>
      </w:r>
    </w:p>
    <w:p w14:paraId="624661D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53FE4E" w14:textId="77777777" w:rsidR="00FD4C11" w:rsidRDefault="00FD4C11" w:rsidP="009139A6">
      <w:r>
        <w:separator/>
      </w:r>
    </w:p>
  </w:endnote>
  <w:endnote w:type="continuationSeparator" w:id="0">
    <w:p w14:paraId="3032E4C5" w14:textId="77777777" w:rsidR="00FD4C11" w:rsidRDefault="00FD4C1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92D5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C5C9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C4A2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24CE79" w14:textId="77777777" w:rsidR="00FD4C11" w:rsidRDefault="00FD4C11" w:rsidP="009139A6">
      <w:r>
        <w:separator/>
      </w:r>
    </w:p>
  </w:footnote>
  <w:footnote w:type="continuationSeparator" w:id="0">
    <w:p w14:paraId="125134CB" w14:textId="77777777" w:rsidR="00FD4C11" w:rsidRDefault="00FD4C1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B0DED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0D50C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D487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4C11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  <w:rsid w:val="00FD4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6771DA"/>
  <w15:chartTrackingRefBased/>
  <w15:docId w15:val="{A318D6E9-BD41-4AC9-9508-478CCE632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D4C1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56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2023-03-23T15:15:00Z</dcterms:created>
  <dcterms:modified xsi:type="dcterms:W3CDTF">2023-03-23T15:16:00Z</dcterms:modified>
</cp:coreProperties>
</file>